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D69" w:rsidRDefault="003C2D69" w:rsidP="00B2639B">
      <w:pPr>
        <w:pStyle w:val="Aquin1"/>
        <w:numPr>
          <w:ilvl w:val="0"/>
          <w:numId w:val="0"/>
        </w:numPr>
        <w:ind w:left="720" w:hanging="720"/>
        <w:rPr>
          <w:sz w:val="20"/>
          <w:szCs w:val="20"/>
        </w:rPr>
      </w:pPr>
    </w:p>
    <w:tbl>
      <w:tblPr>
        <w:tblW w:w="10349" w:type="dxa"/>
        <w:tblInd w:w="-31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ayout w:type="fixed"/>
        <w:tblLook w:val="00A0"/>
      </w:tblPr>
      <w:tblGrid>
        <w:gridCol w:w="5070"/>
        <w:gridCol w:w="1577"/>
        <w:gridCol w:w="426"/>
        <w:gridCol w:w="724"/>
        <w:gridCol w:w="567"/>
        <w:gridCol w:w="280"/>
        <w:gridCol w:w="713"/>
        <w:gridCol w:w="992"/>
      </w:tblGrid>
      <w:tr w:rsidR="003C2D69" w:rsidRPr="00804192" w:rsidTr="00573BC0">
        <w:trPr>
          <w:trHeight w:val="454"/>
        </w:trPr>
        <w:tc>
          <w:tcPr>
            <w:tcW w:w="5070" w:type="dxa"/>
            <w:vMerge w:val="restart"/>
            <w:tcBorders>
              <w:top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noProof/>
                <w:sz w:val="20"/>
                <w:szCs w:val="20"/>
              </w:rPr>
              <w:pict>
                <v:shape id="Afbeelding 8" o:spid="_x0000_i1028" type="#_x0000_t75" style="width:245.25pt;height:188.25pt;visibility:visible">
                  <v:imagedata r:id="rId7" o:title=""/>
                </v:shape>
              </w:pict>
            </w:r>
          </w:p>
        </w:tc>
        <w:tc>
          <w:tcPr>
            <w:tcW w:w="1577" w:type="dxa"/>
            <w:tcBorders>
              <w:top w:val="single" w:sz="4" w:space="0" w:color="BFBFBF"/>
            </w:tcBorders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Naam</w:t>
            </w:r>
          </w:p>
        </w:tc>
        <w:tc>
          <w:tcPr>
            <w:tcW w:w="426" w:type="dxa"/>
            <w:tcBorders>
              <w:top w:val="single" w:sz="4" w:space="0" w:color="BFBFBF"/>
            </w:tcBorders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76" w:type="dxa"/>
            <w:gridSpan w:val="5"/>
            <w:tcBorders>
              <w:top w:val="single" w:sz="4" w:space="0" w:color="BFBFBF"/>
            </w:tcBorders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Voedingskast OV</w:t>
            </w:r>
          </w:p>
        </w:tc>
      </w:tr>
      <w:tr w:rsidR="003C2D69" w:rsidRPr="00804192" w:rsidTr="00573BC0">
        <w:trPr>
          <w:trHeight w:val="216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RW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724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N18</w:t>
            </w:r>
          </w:p>
        </w:tc>
        <w:tc>
          <w:tcPr>
            <w:tcW w:w="56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jc w:val="right"/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280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05" w:type="dxa"/>
            <w:gridSpan w:val="2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221,480</w:t>
            </w:r>
          </w:p>
        </w:tc>
      </w:tr>
      <w:tr w:rsidR="003C2D69" w:rsidRPr="00804192" w:rsidTr="00573BC0">
        <w:trPr>
          <w:trHeight w:val="277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Locatie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HRL bb</w:t>
            </w:r>
          </w:p>
        </w:tc>
      </w:tr>
      <w:tr w:rsidR="003C2D69" w:rsidRPr="00804192" w:rsidTr="00573BC0">
        <w:trPr>
          <w:trHeight w:val="268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RD coörd.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3C2D69" w:rsidRPr="00573BC0" w:rsidRDefault="003C2D69" w:rsidP="0010308F">
            <w:pPr>
              <w:rPr>
                <w:rFonts w:ascii="Verdana" w:hAnsi="Verdana" w:cs="Arial"/>
                <w:sz w:val="20"/>
                <w:szCs w:val="22"/>
                <w:lang w:eastAsia="en-US"/>
              </w:rPr>
            </w:pPr>
            <w:r w:rsidRPr="00573BC0">
              <w:rPr>
                <w:rFonts w:ascii="Verdana" w:hAnsi="Verdana" w:cs="Arial"/>
                <w:sz w:val="20"/>
                <w:lang w:eastAsia="en-US"/>
              </w:rPr>
              <w:t>232935, 443626</w:t>
            </w:r>
          </w:p>
        </w:tc>
      </w:tr>
      <w:tr w:rsidR="003C2D69" w:rsidRPr="00804192" w:rsidTr="00573BC0">
        <w:trPr>
          <w:trHeight w:val="130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GPS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3C2D69" w:rsidRPr="00573BC0" w:rsidRDefault="003C2D69" w:rsidP="0010308F">
            <w:pPr>
              <w:rPr>
                <w:rFonts w:ascii="Verdana" w:hAnsi="Verdana" w:cs="Arial"/>
                <w:sz w:val="20"/>
                <w:szCs w:val="22"/>
                <w:lang w:eastAsia="en-US"/>
              </w:rPr>
            </w:pPr>
            <w:r w:rsidRPr="00573BC0">
              <w:rPr>
                <w:rFonts w:ascii="Verdana" w:hAnsi="Verdana" w:cs="Arial"/>
                <w:sz w:val="20"/>
                <w:lang w:eastAsia="en-US"/>
              </w:rPr>
              <w:t>51º58.534’ 006º31.290'</w:t>
            </w:r>
          </w:p>
        </w:tc>
      </w:tr>
      <w:tr w:rsidR="003C2D69" w:rsidRPr="00804192" w:rsidTr="00573BC0">
        <w:trPr>
          <w:trHeight w:val="304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ID num.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571" w:type="dxa"/>
            <w:gridSpan w:val="3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018 221</w:t>
            </w:r>
            <w:r>
              <w:rPr>
                <w:b w:val="0"/>
                <w:sz w:val="20"/>
                <w:szCs w:val="20"/>
                <w:lang w:eastAsia="en-US"/>
              </w:rPr>
              <w:t>4</w:t>
            </w:r>
            <w:r w:rsidRPr="00573BC0">
              <w:rPr>
                <w:b w:val="0"/>
                <w:sz w:val="20"/>
                <w:szCs w:val="20"/>
                <w:lang w:eastAsia="en-US"/>
              </w:rPr>
              <w:t xml:space="preserve"> 1L</w:t>
            </w:r>
          </w:p>
        </w:tc>
        <w:tc>
          <w:tcPr>
            <w:tcW w:w="713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Oud</w:t>
            </w:r>
          </w:p>
        </w:tc>
        <w:tc>
          <w:tcPr>
            <w:tcW w:w="992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01806</w:t>
            </w:r>
          </w:p>
        </w:tc>
      </w:tr>
      <w:tr w:rsidR="003C2D69" w:rsidRPr="00804192" w:rsidTr="00573BC0">
        <w:trPr>
          <w:trHeight w:val="266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77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Bouwjaar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276" w:type="dxa"/>
            <w:gridSpan w:val="5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2012</w:t>
            </w:r>
          </w:p>
        </w:tc>
      </w:tr>
      <w:tr w:rsidR="003C2D69" w:rsidRPr="00804192" w:rsidTr="00573BC0">
        <w:trPr>
          <w:trHeight w:val="270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5279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Opmerkingen:</w:t>
            </w:r>
          </w:p>
        </w:tc>
      </w:tr>
      <w:tr w:rsidR="003C2D69" w:rsidRPr="00804192" w:rsidTr="00573BC0">
        <w:trPr>
          <w:trHeight w:val="695"/>
        </w:trPr>
        <w:tc>
          <w:tcPr>
            <w:tcW w:w="507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5279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</w:p>
        </w:tc>
      </w:tr>
      <w:tr w:rsidR="003C2D69" w:rsidRPr="00804192" w:rsidTr="00573BC0">
        <w:trPr>
          <w:trHeight w:val="208"/>
        </w:trPr>
        <w:tc>
          <w:tcPr>
            <w:tcW w:w="5070" w:type="dxa"/>
            <w:tcBorders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Aanzichtfoto</w:t>
            </w:r>
          </w:p>
        </w:tc>
        <w:tc>
          <w:tcPr>
            <w:tcW w:w="5279" w:type="dxa"/>
            <w:gridSpan w:val="7"/>
            <w:tcBorders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</w:p>
        </w:tc>
      </w:tr>
    </w:tbl>
    <w:p w:rsidR="003C2D69" w:rsidRPr="00175F5B" w:rsidRDefault="003C2D69" w:rsidP="00175F5B">
      <w:pPr>
        <w:tabs>
          <w:tab w:val="left" w:pos="-720"/>
          <w:tab w:val="left" w:pos="0"/>
          <w:tab w:val="left" w:pos="960"/>
          <w:tab w:val="left" w:pos="2160"/>
          <w:tab w:val="left" w:pos="6663"/>
          <w:tab w:val="left" w:pos="7938"/>
          <w:tab w:val="left" w:pos="8222"/>
        </w:tabs>
        <w:ind w:right="-1559"/>
        <w:jc w:val="both"/>
        <w:rPr>
          <w:rFonts w:ascii="Verdana" w:hAnsi="Verdana" w:cs="Arial"/>
          <w:color w:val="808080"/>
          <w:spacing w:val="-2"/>
          <w:sz w:val="16"/>
          <w:szCs w:val="16"/>
        </w:rPr>
      </w:pP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</w:p>
    <w:tbl>
      <w:tblPr>
        <w:tblW w:w="10349" w:type="dxa"/>
        <w:tblInd w:w="-31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ayout w:type="fixed"/>
        <w:tblLook w:val="00A0"/>
      </w:tblPr>
      <w:tblGrid>
        <w:gridCol w:w="5104"/>
        <w:gridCol w:w="5245"/>
      </w:tblGrid>
      <w:tr w:rsidR="003C2D69" w:rsidRPr="00804192" w:rsidTr="00573BC0">
        <w:trPr>
          <w:trHeight w:val="3798"/>
        </w:trPr>
        <w:tc>
          <w:tcPr>
            <w:tcW w:w="5104" w:type="dxa"/>
            <w:tcBorders>
              <w:top w:val="single" w:sz="4" w:space="0" w:color="BFBFBF"/>
            </w:tcBorders>
            <w:vAlign w:val="center"/>
          </w:tcPr>
          <w:p w:rsidR="003C2D69" w:rsidRPr="00573BC0" w:rsidRDefault="003C2D69" w:rsidP="00573BC0">
            <w:pPr>
              <w:tabs>
                <w:tab w:val="left" w:pos="2295"/>
              </w:tabs>
              <w:rPr>
                <w:rFonts w:ascii="Verdana" w:hAnsi="Verdana"/>
                <w:sz w:val="20"/>
                <w:lang w:eastAsia="en-US"/>
              </w:rPr>
            </w:pPr>
            <w:r w:rsidRPr="00573BC0">
              <w:rPr>
                <w:rFonts w:ascii="Verdana" w:hAnsi="Verdana"/>
                <w:noProof/>
                <w:sz w:val="20"/>
                <w:szCs w:val="22"/>
              </w:rPr>
              <w:pict>
                <v:shape id="Afbeelding 10" o:spid="_x0000_i1029" type="#_x0000_t75" style="width:245.25pt;height:188.25pt;visibility:visible">
                  <v:imagedata r:id="rId8" o:title=""/>
                </v:shape>
              </w:pict>
            </w:r>
          </w:p>
        </w:tc>
        <w:tc>
          <w:tcPr>
            <w:tcW w:w="5245" w:type="dxa"/>
            <w:tcBorders>
              <w:top w:val="single" w:sz="4" w:space="0" w:color="BFBFBF"/>
            </w:tcBorders>
            <w:tcFitText/>
          </w:tcPr>
          <w:p w:rsidR="003C2D69" w:rsidRPr="00573BC0" w:rsidRDefault="003C2D69" w:rsidP="00573BC0">
            <w:pPr>
              <w:jc w:val="center"/>
              <w:rPr>
                <w:rFonts w:ascii="Verdana" w:hAnsi="Verdana"/>
                <w:sz w:val="20"/>
                <w:lang w:eastAsia="en-US"/>
              </w:rPr>
            </w:pPr>
            <w:r w:rsidRPr="00573BC0">
              <w:rPr>
                <w:rFonts w:ascii="Verdana" w:hAnsi="Verdana"/>
                <w:noProof/>
                <w:sz w:val="20"/>
                <w:szCs w:val="22"/>
              </w:rPr>
              <w:pict>
                <v:shape id="Afbeelding 11" o:spid="_x0000_i1030" type="#_x0000_t75" style="width:251.25pt;height:188.25pt;visibility:visible">
                  <v:imagedata r:id="rId9" o:title=""/>
                </v:shape>
              </w:pict>
            </w:r>
          </w:p>
        </w:tc>
      </w:tr>
      <w:tr w:rsidR="003C2D69" w:rsidRPr="00804192" w:rsidTr="00573BC0">
        <w:trPr>
          <w:trHeight w:val="201"/>
        </w:trPr>
        <w:tc>
          <w:tcPr>
            <w:tcW w:w="5104" w:type="dxa"/>
            <w:tcBorders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Foto Kast of ID nummer</w:t>
            </w:r>
          </w:p>
        </w:tc>
        <w:tc>
          <w:tcPr>
            <w:tcW w:w="5245" w:type="dxa"/>
            <w:tcBorders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Inhoud</w:t>
            </w:r>
          </w:p>
        </w:tc>
      </w:tr>
    </w:tbl>
    <w:p w:rsidR="003C2D69" w:rsidRDefault="003C2D69" w:rsidP="007802F8">
      <w:pPr>
        <w:rPr>
          <w:rFonts w:ascii="Verdana" w:hAnsi="Verdana"/>
          <w:sz w:val="20"/>
        </w:rPr>
      </w:pPr>
    </w:p>
    <w:tbl>
      <w:tblPr>
        <w:tblW w:w="10349" w:type="dxa"/>
        <w:tblInd w:w="-31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ayout w:type="fixed"/>
        <w:tblLook w:val="00A0"/>
      </w:tblPr>
      <w:tblGrid>
        <w:gridCol w:w="3828"/>
        <w:gridCol w:w="284"/>
        <w:gridCol w:w="6237"/>
      </w:tblGrid>
      <w:tr w:rsidR="003C2D69" w:rsidRPr="0010308F" w:rsidTr="00573BC0">
        <w:tc>
          <w:tcPr>
            <w:tcW w:w="3828" w:type="dxa"/>
            <w:tcBorders>
              <w:top w:val="single" w:sz="4" w:space="0" w:color="BFBFBF"/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-95"/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 xml:space="preserve">Type installatie </w:t>
            </w:r>
          </w:p>
        </w:tc>
        <w:tc>
          <w:tcPr>
            <w:tcW w:w="284" w:type="dxa"/>
            <w:tcBorders>
              <w:top w:val="single" w:sz="4" w:space="0" w:color="BFBFBF"/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tcBorders>
              <w:top w:val="single" w:sz="4" w:space="0" w:color="BFBFBF"/>
              <w:bottom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Voedingskast Openbare verlichting</w:t>
            </w:r>
          </w:p>
        </w:tc>
      </w:tr>
    </w:tbl>
    <w:p w:rsidR="003C2D69" w:rsidRPr="0010308F" w:rsidRDefault="003C2D69" w:rsidP="00FE18EC">
      <w:pPr>
        <w:rPr>
          <w:rFonts w:ascii="Verdana" w:hAnsi="Verdana"/>
          <w:sz w:val="20"/>
        </w:rPr>
      </w:pPr>
    </w:p>
    <w:tbl>
      <w:tblPr>
        <w:tblW w:w="10349" w:type="dxa"/>
        <w:tblInd w:w="-31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ayout w:type="fixed"/>
        <w:tblLook w:val="00A0"/>
      </w:tblPr>
      <w:tblGrid>
        <w:gridCol w:w="1840"/>
        <w:gridCol w:w="1419"/>
        <w:gridCol w:w="142"/>
        <w:gridCol w:w="426"/>
        <w:gridCol w:w="285"/>
        <w:gridCol w:w="708"/>
        <w:gridCol w:w="993"/>
        <w:gridCol w:w="567"/>
        <w:gridCol w:w="283"/>
        <w:gridCol w:w="851"/>
        <w:gridCol w:w="283"/>
        <w:gridCol w:w="2552"/>
      </w:tblGrid>
      <w:tr w:rsidR="003C2D69" w:rsidRPr="0010308F" w:rsidTr="00573BC0">
        <w:tc>
          <w:tcPr>
            <w:tcW w:w="1840" w:type="dxa"/>
            <w:tcBorders>
              <w:top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34"/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 xml:space="preserve">Slot </w:t>
            </w:r>
          </w:p>
        </w:tc>
        <w:tc>
          <w:tcPr>
            <w:tcW w:w="1987" w:type="dxa"/>
            <w:gridSpan w:val="3"/>
            <w:tcBorders>
              <w:top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type sleutel</w:t>
            </w:r>
          </w:p>
        </w:tc>
        <w:tc>
          <w:tcPr>
            <w:tcW w:w="285" w:type="dxa"/>
            <w:tcBorders>
              <w:top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  <w:tcBorders>
              <w:top w:val="single" w:sz="4" w:space="0" w:color="BFBFBF"/>
            </w:tcBorders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BKS</w:t>
            </w:r>
          </w:p>
        </w:tc>
      </w:tr>
      <w:tr w:rsidR="003C2D69" w:rsidRPr="0010308F" w:rsidTr="00573BC0">
        <w:tc>
          <w:tcPr>
            <w:tcW w:w="1840" w:type="dxa"/>
            <w:vMerge w:val="restart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Installatie gegevens</w:t>
            </w:r>
          </w:p>
        </w:tc>
        <w:tc>
          <w:tcPr>
            <w:tcW w:w="1987" w:type="dxa"/>
            <w:gridSpan w:val="3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type kast</w:t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GE Odink &amp; Koenderink / Halyester</w:t>
            </w:r>
          </w:p>
        </w:tc>
      </w:tr>
      <w:tr w:rsidR="003C2D69" w:rsidRPr="0010308F" w:rsidTr="00573BC0">
        <w:tc>
          <w:tcPr>
            <w:tcW w:w="184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type hfd. Zek.</w:t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25A C-Kar. Installatieautomaten</w:t>
            </w:r>
          </w:p>
        </w:tc>
      </w:tr>
      <w:tr w:rsidR="003C2D69" w:rsidRPr="0010308F" w:rsidTr="00573BC0">
        <w:tc>
          <w:tcPr>
            <w:tcW w:w="184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Aantal groepen</w:t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12</w:t>
            </w:r>
          </w:p>
        </w:tc>
      </w:tr>
      <w:tr w:rsidR="003C2D69" w:rsidRPr="0010308F" w:rsidTr="00573BC0">
        <w:tc>
          <w:tcPr>
            <w:tcW w:w="1840" w:type="dxa"/>
            <w:vMerge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7" w:type="dxa"/>
            <w:gridSpan w:val="3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</w:p>
        </w:tc>
      </w:tr>
      <w:tr w:rsidR="003C2D69" w:rsidRPr="0010308F" w:rsidTr="00573BC0">
        <w:tc>
          <w:tcPr>
            <w:tcW w:w="3827" w:type="dxa"/>
            <w:gridSpan w:val="4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Overige informatie</w:t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</w:tr>
      <w:tr w:rsidR="003C2D69" w:rsidRPr="0010308F" w:rsidTr="00573BC0">
        <w:tc>
          <w:tcPr>
            <w:tcW w:w="3401" w:type="dxa"/>
            <w:gridSpan w:val="3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jc w:val="right"/>
              <w:rPr>
                <w:b w:val="0"/>
                <w:i/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Autom. storingsmelding</w:t>
            </w:r>
          </w:p>
        </w:tc>
        <w:tc>
          <w:tcPr>
            <w:tcW w:w="426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jc w:val="center"/>
              <w:rPr>
                <w:b w:val="0"/>
                <w:i/>
                <w:sz w:val="20"/>
                <w:szCs w:val="20"/>
                <w:lang w:eastAsia="en-US"/>
              </w:rPr>
            </w:pPr>
            <w:r w:rsidRPr="00573BC0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573BC0">
              <w:rPr>
                <w:rFonts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573BC0">
              <w:rPr>
                <w:rFonts w:cs="Arial"/>
                <w:sz w:val="20"/>
                <w:szCs w:val="20"/>
                <w:lang w:eastAsia="en-US"/>
              </w:rPr>
            </w:r>
            <w:r w:rsidRPr="00573BC0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701" w:type="dxa"/>
            <w:gridSpan w:val="2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KWh aanwezig</w:t>
            </w:r>
          </w:p>
        </w:tc>
        <w:tc>
          <w:tcPr>
            <w:tcW w:w="567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rFonts w:cs="Arial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 w:rsidRPr="00573BC0">
              <w:rPr>
                <w:rFonts w:cs="Arial"/>
                <w:sz w:val="20"/>
                <w:szCs w:val="20"/>
                <w:lang w:eastAsia="en-US"/>
              </w:rPr>
              <w:instrText xml:space="preserve"> FORMCHECKBOX </w:instrText>
            </w:r>
            <w:r w:rsidRPr="00573BC0">
              <w:rPr>
                <w:rFonts w:cs="Arial"/>
                <w:sz w:val="20"/>
                <w:szCs w:val="20"/>
                <w:lang w:eastAsia="en-US"/>
              </w:rPr>
            </w:r>
            <w:r w:rsidRPr="00573BC0">
              <w:rPr>
                <w:rFonts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134" w:type="dxa"/>
            <w:gridSpan w:val="2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b w:val="0"/>
                <w:i/>
                <w:sz w:val="20"/>
                <w:szCs w:val="20"/>
                <w:lang w:eastAsia="en-US"/>
              </w:rPr>
              <w:t>KWh nr.</w:t>
            </w:r>
          </w:p>
        </w:tc>
        <w:tc>
          <w:tcPr>
            <w:tcW w:w="283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52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ZBEV 005093663812</w:t>
            </w:r>
          </w:p>
        </w:tc>
      </w:tr>
      <w:tr w:rsidR="003C2D69" w:rsidRPr="0010308F" w:rsidTr="00573BC0">
        <w:tc>
          <w:tcPr>
            <w:tcW w:w="3827" w:type="dxa"/>
            <w:gridSpan w:val="4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</w:tr>
      <w:tr w:rsidR="003C2D69" w:rsidRPr="0010308F" w:rsidTr="00573BC0">
        <w:trPr>
          <w:trHeight w:val="172"/>
        </w:trPr>
        <w:tc>
          <w:tcPr>
            <w:tcW w:w="3827" w:type="dxa"/>
            <w:gridSpan w:val="4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Toegang tot het object</w:t>
            </w:r>
          </w:p>
        </w:tc>
        <w:tc>
          <w:tcPr>
            <w:tcW w:w="285" w:type="dxa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237" w:type="dxa"/>
            <w:gridSpan w:val="7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</w:p>
        </w:tc>
      </w:tr>
      <w:tr w:rsidR="003C2D69" w:rsidRPr="0010308F" w:rsidTr="00573BC0">
        <w:trPr>
          <w:trHeight w:val="172"/>
        </w:trPr>
        <w:tc>
          <w:tcPr>
            <w:tcW w:w="10349" w:type="dxa"/>
            <w:gridSpan w:val="12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b w:val="0"/>
                <w:sz w:val="20"/>
                <w:szCs w:val="20"/>
                <w:lang w:eastAsia="en-US"/>
              </w:rPr>
              <w:t>Kast te bereiken via N18 kruising met de Kerkstraat.</w:t>
            </w:r>
          </w:p>
        </w:tc>
      </w:tr>
      <w:tr w:rsidR="003C2D69" w:rsidRPr="0010308F" w:rsidTr="00573BC0">
        <w:trPr>
          <w:trHeight w:val="224"/>
        </w:trPr>
        <w:tc>
          <w:tcPr>
            <w:tcW w:w="3259" w:type="dxa"/>
            <w:gridSpan w:val="2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Verkeersmaatregelen</w:t>
            </w:r>
          </w:p>
        </w:tc>
        <w:tc>
          <w:tcPr>
            <w:tcW w:w="853" w:type="dxa"/>
            <w:gridSpan w:val="3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Nee*</w:t>
            </w:r>
          </w:p>
        </w:tc>
        <w:tc>
          <w:tcPr>
            <w:tcW w:w="708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34"/>
              <w:rPr>
                <w:strike/>
                <w:sz w:val="20"/>
                <w:szCs w:val="20"/>
                <w:lang w:eastAsia="en-US"/>
              </w:rPr>
            </w:pPr>
            <w:r w:rsidRPr="00573BC0">
              <w:rPr>
                <w:strike/>
                <w:sz w:val="20"/>
                <w:szCs w:val="20"/>
                <w:lang w:eastAsia="en-US"/>
              </w:rPr>
              <w:t>Ja*</w:t>
            </w:r>
          </w:p>
        </w:tc>
        <w:tc>
          <w:tcPr>
            <w:tcW w:w="1560" w:type="dxa"/>
            <w:gridSpan w:val="2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Crow figuur</w:t>
            </w:r>
          </w:p>
        </w:tc>
        <w:tc>
          <w:tcPr>
            <w:tcW w:w="283" w:type="dxa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686" w:type="dxa"/>
            <w:gridSpan w:val="3"/>
            <w:vAlign w:val="center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</w:p>
        </w:tc>
      </w:tr>
      <w:tr w:rsidR="003C2D69" w:rsidRPr="0010308F" w:rsidTr="00573BC0">
        <w:trPr>
          <w:trHeight w:val="252"/>
        </w:trPr>
        <w:tc>
          <w:tcPr>
            <w:tcW w:w="10349" w:type="dxa"/>
            <w:gridSpan w:val="12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ind w:left="34"/>
              <w:jc w:val="right"/>
              <w:rPr>
                <w:rFonts w:cs="Arial"/>
                <w:color w:val="808080"/>
                <w:spacing w:val="-2"/>
                <w:sz w:val="20"/>
                <w:szCs w:val="20"/>
                <w:lang w:eastAsia="en-US"/>
              </w:rPr>
            </w:pPr>
            <w:r w:rsidRPr="00573BC0">
              <w:rPr>
                <w:rFonts w:cs="Arial"/>
                <w:color w:val="808080"/>
                <w:spacing w:val="-2"/>
                <w:sz w:val="20"/>
                <w:szCs w:val="20"/>
                <w:lang w:eastAsia="en-US"/>
              </w:rPr>
              <w:t>* Doorhalen wat niet van toepassing is</w:t>
            </w:r>
          </w:p>
        </w:tc>
      </w:tr>
      <w:tr w:rsidR="003C2D69" w:rsidRPr="0010308F" w:rsidTr="00573BC0">
        <w:tc>
          <w:tcPr>
            <w:tcW w:w="10349" w:type="dxa"/>
            <w:gridSpan w:val="12"/>
          </w:tcPr>
          <w:p w:rsidR="003C2D69" w:rsidRPr="00573BC0" w:rsidRDefault="003C2D69" w:rsidP="00573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  <w:lang w:eastAsia="en-US"/>
              </w:rPr>
            </w:pPr>
            <w:r w:rsidRPr="00573BC0">
              <w:rPr>
                <w:sz w:val="20"/>
                <w:szCs w:val="20"/>
                <w:lang w:eastAsia="en-US"/>
              </w:rPr>
              <w:t>Korte omschrijving installatie:</w:t>
            </w:r>
          </w:p>
        </w:tc>
      </w:tr>
      <w:tr w:rsidR="003C2D69" w:rsidRPr="0010308F" w:rsidTr="00573BC0">
        <w:trPr>
          <w:trHeight w:val="340"/>
        </w:trPr>
        <w:tc>
          <w:tcPr>
            <w:tcW w:w="10349" w:type="dxa"/>
            <w:gridSpan w:val="12"/>
            <w:tcBorders>
              <w:bottom w:val="single" w:sz="4" w:space="0" w:color="BFBFBF"/>
            </w:tcBorders>
          </w:tcPr>
          <w:p w:rsidR="003C2D69" w:rsidRPr="00573BC0" w:rsidRDefault="003C2D69" w:rsidP="0054512C">
            <w:pPr>
              <w:rPr>
                <w:rFonts w:ascii="Verdana" w:hAnsi="Verdana"/>
                <w:sz w:val="20"/>
                <w:lang w:eastAsia="en-US"/>
              </w:rPr>
            </w:pPr>
            <w:r w:rsidRPr="00573BC0">
              <w:rPr>
                <w:rFonts w:ascii="Verdana" w:hAnsi="Verdana"/>
                <w:sz w:val="20"/>
                <w:lang w:eastAsia="en-US"/>
              </w:rPr>
              <w:t>Voedingskast Openbare verlichting.</w:t>
            </w:r>
            <w:bookmarkStart w:id="0" w:name="_GoBack"/>
            <w:bookmarkEnd w:id="0"/>
          </w:p>
        </w:tc>
      </w:tr>
    </w:tbl>
    <w:p w:rsidR="003C2D69" w:rsidRPr="002A5B83" w:rsidRDefault="003C2D69" w:rsidP="00C021E8">
      <w:pPr>
        <w:tabs>
          <w:tab w:val="left" w:pos="2055"/>
        </w:tabs>
        <w:rPr>
          <w:rFonts w:ascii="Verdana" w:hAnsi="Verdana"/>
          <w:sz w:val="20"/>
        </w:rPr>
      </w:pPr>
    </w:p>
    <w:sectPr w:rsidR="003C2D69" w:rsidRPr="002A5B83" w:rsidSect="001D2E69"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 w:code="9"/>
      <w:pgMar w:top="0" w:right="1418" w:bottom="1134" w:left="1418" w:header="6" w:footer="335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D69" w:rsidRDefault="003C2D69">
      <w:pPr>
        <w:spacing w:line="20" w:lineRule="exact"/>
      </w:pPr>
    </w:p>
  </w:endnote>
  <w:endnote w:type="continuationSeparator" w:id="1">
    <w:p w:rsidR="003C2D69" w:rsidRDefault="003C2D69"/>
  </w:endnote>
  <w:endnote w:type="continuationNotice" w:id="2">
    <w:p w:rsidR="003C2D69" w:rsidRDefault="003C2D6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D69" w:rsidRPr="001D2E69" w:rsidRDefault="003C2D69" w:rsidP="001D2E69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left="-426" w:right="-762"/>
      <w:jc w:val="both"/>
      <w:rPr>
        <w:rStyle w:val="PageNumber"/>
        <w:rFonts w:ascii="Verdana" w:hAnsi="Verdana"/>
        <w:color w:val="808080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 xml:space="preserve">Pagina </w:t>
    </w:r>
    <w:r w:rsidRPr="001D2E69">
      <w:rPr>
        <w:rStyle w:val="PageNumber"/>
        <w:rFonts w:ascii="Verdana" w:hAnsi="Verdana" w:cs="Arial"/>
        <w:color w:val="808080"/>
        <w:sz w:val="16"/>
        <w:szCs w:val="16"/>
      </w:rPr>
      <w:fldChar w:fldCharType="begin"/>
    </w:r>
    <w:r w:rsidRPr="001D2E69">
      <w:rPr>
        <w:rStyle w:val="PageNumber"/>
        <w:rFonts w:ascii="Verdana" w:hAnsi="Verdana" w:cs="Arial"/>
        <w:color w:val="808080"/>
        <w:sz w:val="16"/>
        <w:szCs w:val="16"/>
      </w:rPr>
      <w:instrText xml:space="preserve"> PAGE </w:instrText>
    </w:r>
    <w:r w:rsidRPr="001D2E69">
      <w:rPr>
        <w:rStyle w:val="PageNumber"/>
        <w:rFonts w:ascii="Verdana" w:hAnsi="Verdana" w:cs="Arial"/>
        <w:color w:val="808080"/>
        <w:sz w:val="16"/>
        <w:szCs w:val="16"/>
      </w:rPr>
      <w:fldChar w:fldCharType="separate"/>
    </w:r>
    <w:r>
      <w:rPr>
        <w:rStyle w:val="PageNumber"/>
        <w:rFonts w:ascii="Verdana" w:hAnsi="Verdana" w:cs="Arial"/>
        <w:noProof/>
        <w:color w:val="808080"/>
        <w:sz w:val="16"/>
        <w:szCs w:val="16"/>
      </w:rPr>
      <w:t>1</w:t>
    </w:r>
    <w:r w:rsidRPr="001D2E69">
      <w:rPr>
        <w:rStyle w:val="PageNumber"/>
        <w:rFonts w:ascii="Verdana" w:hAnsi="Verdana" w:cs="Arial"/>
        <w:color w:val="808080"/>
        <w:sz w:val="16"/>
        <w:szCs w:val="16"/>
      </w:rPr>
      <w:fldChar w:fldCharType="end"/>
    </w:r>
    <w:r w:rsidRPr="001D2E69">
      <w:rPr>
        <w:rStyle w:val="PageNumber"/>
        <w:rFonts w:ascii="Verdana" w:hAnsi="Verdana" w:cs="Arial"/>
        <w:color w:val="808080"/>
        <w:sz w:val="16"/>
        <w:szCs w:val="16"/>
      </w:rPr>
      <w:t xml:space="preserve"> - </w:t>
    </w:r>
    <w:r w:rsidRPr="001D2E69">
      <w:rPr>
        <w:rStyle w:val="PageNumber"/>
        <w:rFonts w:ascii="Verdana" w:hAnsi="Verdana"/>
        <w:color w:val="808080"/>
        <w:sz w:val="16"/>
        <w:szCs w:val="16"/>
      </w:rPr>
      <w:fldChar w:fldCharType="begin"/>
    </w:r>
    <w:r w:rsidRPr="001D2E69">
      <w:rPr>
        <w:rStyle w:val="PageNumber"/>
        <w:rFonts w:ascii="Verdana" w:hAnsi="Verdana"/>
        <w:color w:val="808080"/>
        <w:sz w:val="16"/>
        <w:szCs w:val="16"/>
      </w:rPr>
      <w:instrText xml:space="preserve"> NUMPAGES </w:instrText>
    </w:r>
    <w:r w:rsidRPr="001D2E69">
      <w:rPr>
        <w:rStyle w:val="PageNumber"/>
        <w:rFonts w:ascii="Verdana" w:hAnsi="Verdana"/>
        <w:color w:val="808080"/>
        <w:sz w:val="16"/>
        <w:szCs w:val="16"/>
      </w:rPr>
      <w:fldChar w:fldCharType="separate"/>
    </w:r>
    <w:r>
      <w:rPr>
        <w:rStyle w:val="PageNumber"/>
        <w:rFonts w:ascii="Verdana" w:hAnsi="Verdana"/>
        <w:noProof/>
        <w:color w:val="808080"/>
        <w:sz w:val="16"/>
        <w:szCs w:val="16"/>
      </w:rPr>
      <w:t>1</w:t>
    </w:r>
    <w:r w:rsidRPr="001D2E69">
      <w:rPr>
        <w:rStyle w:val="PageNumber"/>
        <w:rFonts w:ascii="Verdana" w:hAnsi="Verdana"/>
        <w:color w:val="808080"/>
        <w:sz w:val="16"/>
        <w:szCs w:val="16"/>
      </w:rPr>
      <w:fldChar w:fldCharType="end"/>
    </w:r>
  </w:p>
  <w:p w:rsidR="003C2D69" w:rsidRDefault="003C2D69" w:rsidP="009F078A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right="-762"/>
      <w:jc w:val="both"/>
      <w:rPr>
        <w:rFonts w:ascii="Verdana" w:hAnsi="Verdana" w:cs="Arial"/>
        <w:color w:val="808080"/>
        <w:spacing w:val="-2"/>
        <w:sz w:val="18"/>
        <w:szCs w:val="18"/>
      </w:rPr>
    </w:pP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</w:p>
  <w:p w:rsidR="003C2D69" w:rsidRPr="001D2E69" w:rsidRDefault="003C2D69" w:rsidP="001D2E69">
    <w:pPr>
      <w:tabs>
        <w:tab w:val="left" w:pos="-720"/>
        <w:tab w:val="left" w:pos="96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-426" w:right="-762"/>
      <w:rPr>
        <w:rFonts w:ascii="Verdana" w:hAnsi="Verdana" w:cs="Arial"/>
        <w:color w:val="808080"/>
        <w:spacing w:val="-2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>Opgesteld door A-Quin B.V.</w:t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6"/>
        <w:szCs w:val="16"/>
      </w:rPr>
      <w:t>12-03-2013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D69" w:rsidRDefault="003C2D69">
      <w:r>
        <w:separator/>
      </w:r>
    </w:p>
  </w:footnote>
  <w:footnote w:type="continuationSeparator" w:id="1">
    <w:p w:rsidR="003C2D69" w:rsidRDefault="003C2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D69" w:rsidRPr="00D108A0" w:rsidRDefault="003C2D69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C2D69" w:rsidRPr="009F253C" w:rsidRDefault="003C2D69" w:rsidP="00C021E8">
    <w:pPr>
      <w:tabs>
        <w:tab w:val="center" w:pos="4818"/>
      </w:tabs>
      <w:ind w:left="-426" w:right="-1276"/>
      <w:jc w:val="center"/>
    </w:pPr>
    <w:r w:rsidRPr="00EE322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9" o:spid="_x0000_i1027" type="#_x0000_t75" alt="http://www.fehrl.org/upload/fckeditor/image/fehrl_logos/RWS2009logo.jpg" style="width:134.25pt;height:90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D69" w:rsidRPr="00D108A0" w:rsidRDefault="003C2D69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C2D69" w:rsidRPr="00D108A0" w:rsidRDefault="003C2D69" w:rsidP="00A00670">
    <w:pPr>
      <w:tabs>
        <w:tab w:val="center" w:pos="4818"/>
      </w:tabs>
      <w:jc w:val="both"/>
      <w:rPr>
        <w:rFonts w:ascii="Verdana" w:hAnsi="Verdana" w:cs="Arial"/>
        <w:spacing w:val="-2"/>
        <w:sz w:val="18"/>
        <w:szCs w:val="1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52" o:spid="_x0000_s2049" type="#_x0000_t75" alt="logo_v2" style="position:absolute;left:0;text-align:left;margin-left:380.2pt;margin-top:.25pt;width:130.85pt;height:88.6pt;z-index:-251660800;visibility:visible">
          <v:imagedata r:id="rId1" o:title=""/>
        </v:shape>
      </w:pict>
    </w:r>
  </w:p>
  <w:tbl>
    <w:tblPr>
      <w:tblW w:w="3260" w:type="dxa"/>
      <w:tblInd w:w="-638" w:type="dxa"/>
      <w:tblLook w:val="00A0"/>
    </w:tblPr>
    <w:tblGrid>
      <w:gridCol w:w="1451"/>
      <w:gridCol w:w="316"/>
      <w:gridCol w:w="1385"/>
    </w:tblGrid>
    <w:tr w:rsidR="003C2D69" w:rsidRPr="00FF6429" w:rsidTr="00212AC1">
      <w:tc>
        <w:tcPr>
          <w:tcW w:w="1559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Doc.naam</w:t>
          </w:r>
        </w:p>
      </w:tc>
      <w:tc>
        <w:tcPr>
          <w:tcW w:w="316" w:type="dxa"/>
        </w:tcPr>
        <w:p w:rsidR="003C2D69" w:rsidRPr="00573BC0" w:rsidRDefault="003C2D69" w:rsidP="00212AC1">
          <w:pPr>
            <w:pStyle w:val="Aquin3"/>
            <w:rPr>
              <w:color w:val="D9D9D9"/>
              <w:sz w:val="16"/>
              <w:szCs w:val="16"/>
            </w:rPr>
          </w:pPr>
          <w:r w:rsidRPr="00573BC0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FORMULIEREN</w:t>
          </w:r>
        </w:p>
      </w:tc>
    </w:tr>
    <w:tr w:rsidR="003C2D69" w:rsidRPr="00FF6429" w:rsidTr="00212AC1">
      <w:tc>
        <w:tcPr>
          <w:tcW w:w="1559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Omschrijving</w:t>
          </w:r>
        </w:p>
      </w:tc>
      <w:tc>
        <w:tcPr>
          <w:tcW w:w="316" w:type="dxa"/>
        </w:tcPr>
        <w:p w:rsidR="003C2D69" w:rsidRPr="00573BC0" w:rsidRDefault="003C2D69" w:rsidP="00212AC1">
          <w:pPr>
            <w:pStyle w:val="Aquin3"/>
            <w:rPr>
              <w:color w:val="D9D9D9"/>
              <w:sz w:val="16"/>
              <w:szCs w:val="16"/>
            </w:rPr>
          </w:pPr>
          <w:r w:rsidRPr="00573BC0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Rapportage</w:t>
          </w:r>
        </w:p>
      </w:tc>
    </w:tr>
    <w:tr w:rsidR="003C2D69" w:rsidRPr="00FF6429" w:rsidTr="00212AC1">
      <w:tc>
        <w:tcPr>
          <w:tcW w:w="1559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Doc. no</w:t>
          </w:r>
        </w:p>
      </w:tc>
      <w:tc>
        <w:tcPr>
          <w:tcW w:w="316" w:type="dxa"/>
        </w:tcPr>
        <w:p w:rsidR="003C2D69" w:rsidRPr="00573BC0" w:rsidRDefault="003C2D69" w:rsidP="00212AC1">
          <w:pPr>
            <w:pStyle w:val="Aquin3"/>
            <w:rPr>
              <w:color w:val="D9D9D9"/>
              <w:sz w:val="16"/>
              <w:szCs w:val="16"/>
            </w:rPr>
          </w:pPr>
          <w:r w:rsidRPr="00573BC0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AQ-F-14</w:t>
          </w:r>
        </w:p>
      </w:tc>
    </w:tr>
    <w:tr w:rsidR="003C2D69" w:rsidRPr="00FF6429" w:rsidTr="00212AC1">
      <w:tc>
        <w:tcPr>
          <w:tcW w:w="1559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Revisie</w:t>
          </w:r>
        </w:p>
      </w:tc>
      <w:tc>
        <w:tcPr>
          <w:tcW w:w="316" w:type="dxa"/>
        </w:tcPr>
        <w:p w:rsidR="003C2D69" w:rsidRPr="00573BC0" w:rsidRDefault="003C2D69" w:rsidP="00212AC1">
          <w:pPr>
            <w:pStyle w:val="Aquin3"/>
            <w:rPr>
              <w:color w:val="D9D9D9"/>
              <w:sz w:val="16"/>
              <w:szCs w:val="16"/>
            </w:rPr>
          </w:pPr>
          <w:r w:rsidRPr="00573BC0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1</w:t>
          </w:r>
        </w:p>
      </w:tc>
    </w:tr>
    <w:tr w:rsidR="003C2D69" w:rsidRPr="00FF6429" w:rsidTr="00212AC1">
      <w:tc>
        <w:tcPr>
          <w:tcW w:w="1559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Datum</w:t>
          </w:r>
        </w:p>
      </w:tc>
      <w:tc>
        <w:tcPr>
          <w:tcW w:w="316" w:type="dxa"/>
        </w:tcPr>
        <w:p w:rsidR="003C2D69" w:rsidRPr="00573BC0" w:rsidRDefault="003C2D69" w:rsidP="00212AC1">
          <w:pPr>
            <w:pStyle w:val="Aquin3"/>
            <w:rPr>
              <w:color w:val="D9D9D9"/>
              <w:sz w:val="16"/>
              <w:szCs w:val="16"/>
            </w:rPr>
          </w:pPr>
          <w:r w:rsidRPr="00573BC0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</w:tcPr>
        <w:p w:rsidR="003C2D69" w:rsidRPr="00FF6429" w:rsidRDefault="003C2D69" w:rsidP="00212AC1">
          <w:pPr>
            <w:tabs>
              <w:tab w:val="center" w:pos="4818"/>
            </w:tabs>
            <w:jc w:val="both"/>
            <w:rPr>
              <w:rFonts w:ascii="Verdana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hAnsi="Verdana" w:cs="Arial"/>
              <w:color w:val="D9D9D9"/>
              <w:spacing w:val="-2"/>
              <w:sz w:val="16"/>
              <w:szCs w:val="16"/>
            </w:rPr>
            <w:t>01-01-2010</w:t>
          </w:r>
        </w:p>
      </w:tc>
    </w:tr>
  </w:tbl>
  <w:p w:rsidR="003C2D69" w:rsidRDefault="003C2D69" w:rsidP="00A00670">
    <w:pPr>
      <w:pStyle w:val="Heading1"/>
      <w:numPr>
        <w:ilvl w:val="0"/>
        <w:numId w:val="0"/>
      </w:numPr>
      <w:ind w:left="432"/>
      <w:jc w:val="left"/>
    </w:pPr>
  </w:p>
  <w:p w:rsidR="003C2D69" w:rsidRPr="00A00670" w:rsidRDefault="003C2D69" w:rsidP="00A00670">
    <w:r>
      <w:rPr>
        <w:noProof/>
      </w:rPr>
      <w:pict>
        <v:rect id="Rectangle 53" o:spid="_x0000_s2050" style="position:absolute;margin-left:-.1pt;margin-top:8.3pt;width:411pt;height:.95pt;z-index:-2516597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" o:allowincell="f" fillcolor="gray" stroked="f" strokeweight=".05pt">
          <w10:wrap anchorx="margin"/>
        </v:rect>
      </w:pict>
    </w:r>
    <w:r>
      <w:rPr>
        <w:noProof/>
      </w:rPr>
      <w:pict>
        <v:rect id="Rectangle 56" o:spid="_x0000_s2051" style="position:absolute;margin-left:428.9pt;margin-top:8.3pt;width:70.85pt;height:.95pt;z-index:-2516567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" o:allowincell="f" fillcolor="gray" stroked="f" strokeweight=".05pt">
          <w10:wrap anchorx="margin"/>
        </v:rect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5" o:spid="_x0000_s2052" type="#_x0000_t32" style="position:absolute;margin-left:435.3pt;margin-top:8.3pt;width:73.5pt;height:0;z-index:2516587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" stroked="f"/>
      </w:pict>
    </w:r>
    <w:r>
      <w:rPr>
        <w:noProof/>
      </w:rPr>
      <w:pict>
        <v:shape id="AutoShape 54" o:spid="_x0000_s2053" type="#_x0000_t32" style="position:absolute;margin-left:435.3pt;margin-top:8.3pt;width:64.5pt;height:0;z-index:251657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3.5pt;height:13.5pt" o:bullet="t">
        <v:imagedata r:id="rId1" o:title=""/>
      </v:shape>
    </w:pict>
  </w:numPicBullet>
  <w:abstractNum w:abstractNumId="0">
    <w:nsid w:val="013A2FA8"/>
    <w:multiLevelType w:val="multilevel"/>
    <w:tmpl w:val="0413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07690A79"/>
    <w:multiLevelType w:val="hybridMultilevel"/>
    <w:tmpl w:val="7AFA2464"/>
    <w:lvl w:ilvl="0" w:tplc="726AA678">
      <w:start w:val="1"/>
      <w:numFmt w:val="bullet"/>
      <w:lvlText w:val=""/>
      <w:lvlPicBulletId w:val="0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">
    <w:nsid w:val="15785935"/>
    <w:multiLevelType w:val="hybridMultilevel"/>
    <w:tmpl w:val="0B9A6D08"/>
    <w:lvl w:ilvl="0" w:tplc="FB707A9E">
      <w:start w:val="1"/>
      <w:numFmt w:val="bullet"/>
      <w:lvlText w:val=""/>
      <w:lvlPicBulletId w:val="0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965843B4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C1D49DEE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32EB4DC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234DF3C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9550B1E0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92CC4202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D19027B4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72C8D8DE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23CD1FE5"/>
    <w:multiLevelType w:val="hybridMultilevel"/>
    <w:tmpl w:val="88E43274"/>
    <w:lvl w:ilvl="0" w:tplc="90768166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80D88"/>
    <w:multiLevelType w:val="multilevel"/>
    <w:tmpl w:val="8BB877F4"/>
    <w:lvl w:ilvl="0">
      <w:start w:val="1"/>
      <w:numFmt w:val="decimal"/>
      <w:pStyle w:val="Opmaakprofiel1"/>
      <w:lvlText w:val="%1."/>
      <w:lvlJc w:val="left"/>
      <w:pPr>
        <w:ind w:left="720" w:hanging="360"/>
      </w:pPr>
      <w:rPr>
        <w:rFonts w:ascii="Verdana" w:hAnsi="Verdana" w:cs="Times New Roman" w:hint="default"/>
        <w:sz w:val="24"/>
        <w:szCs w:val="24"/>
      </w:rPr>
    </w:lvl>
    <w:lvl w:ilvl="1">
      <w:start w:val="1"/>
      <w:numFmt w:val="decimal"/>
      <w:pStyle w:val="Aquin2"/>
      <w:isLgl/>
      <w:lvlText w:val="%1.%2"/>
      <w:lvlJc w:val="left"/>
      <w:pPr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7853028"/>
    <w:multiLevelType w:val="hybridMultilevel"/>
    <w:tmpl w:val="F6DA9F9E"/>
    <w:lvl w:ilvl="0" w:tplc="04130001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6C87"/>
    <w:multiLevelType w:val="hybridMultilevel"/>
    <w:tmpl w:val="23C2203C"/>
    <w:lvl w:ilvl="0" w:tplc="04E65948">
      <w:start w:val="1"/>
      <w:numFmt w:val="bullet"/>
      <w:pStyle w:val="Opmaakprofiel3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3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68F5524"/>
    <w:multiLevelType w:val="hybridMultilevel"/>
    <w:tmpl w:val="25520DBA"/>
    <w:lvl w:ilvl="0" w:tplc="726AA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D374B"/>
    <w:multiLevelType w:val="hybridMultilevel"/>
    <w:tmpl w:val="F3CC6E6A"/>
    <w:lvl w:ilvl="0" w:tplc="3CAE5FEA">
      <w:start w:val="1"/>
      <w:numFmt w:val="bullet"/>
      <w:pStyle w:val="Opmaakprofiel7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B59BC"/>
    <w:multiLevelType w:val="hybridMultilevel"/>
    <w:tmpl w:val="606809A6"/>
    <w:lvl w:ilvl="0" w:tplc="86D06ED6">
      <w:start w:val="1"/>
      <w:numFmt w:val="bullet"/>
      <w:pStyle w:val="Opmaakprofiel6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444E4"/>
    <w:multiLevelType w:val="hybridMultilevel"/>
    <w:tmpl w:val="D504B10E"/>
    <w:lvl w:ilvl="0" w:tplc="DEAC2E4E">
      <w:start w:val="1"/>
      <w:numFmt w:val="bullet"/>
      <w:pStyle w:val="Opmaakprofiel4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978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numFmt w:val="decimal"/>
    <w:endnote w:id="0"/>
    <w:endnote w:id="1"/>
    <w:endnote w:id="2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6CF"/>
    <w:rsid w:val="00004B06"/>
    <w:rsid w:val="00010986"/>
    <w:rsid w:val="00015A51"/>
    <w:rsid w:val="00017E64"/>
    <w:rsid w:val="00023A0F"/>
    <w:rsid w:val="00032A06"/>
    <w:rsid w:val="00033B95"/>
    <w:rsid w:val="0004777D"/>
    <w:rsid w:val="000563C9"/>
    <w:rsid w:val="000567A6"/>
    <w:rsid w:val="0006320E"/>
    <w:rsid w:val="00094F06"/>
    <w:rsid w:val="000B1D6A"/>
    <w:rsid w:val="000B570A"/>
    <w:rsid w:val="000C0C8F"/>
    <w:rsid w:val="000C3DD2"/>
    <w:rsid w:val="000C72F2"/>
    <w:rsid w:val="0010308F"/>
    <w:rsid w:val="00103632"/>
    <w:rsid w:val="001057AE"/>
    <w:rsid w:val="00106EF5"/>
    <w:rsid w:val="00110235"/>
    <w:rsid w:val="00125D84"/>
    <w:rsid w:val="0012747D"/>
    <w:rsid w:val="00135CF8"/>
    <w:rsid w:val="00144309"/>
    <w:rsid w:val="001443E4"/>
    <w:rsid w:val="001463A6"/>
    <w:rsid w:val="00152841"/>
    <w:rsid w:val="00153039"/>
    <w:rsid w:val="00165187"/>
    <w:rsid w:val="001657AC"/>
    <w:rsid w:val="0017087C"/>
    <w:rsid w:val="00175F5B"/>
    <w:rsid w:val="00181E42"/>
    <w:rsid w:val="00192643"/>
    <w:rsid w:val="001A0248"/>
    <w:rsid w:val="001A3091"/>
    <w:rsid w:val="001A34A7"/>
    <w:rsid w:val="001B128A"/>
    <w:rsid w:val="001B2B96"/>
    <w:rsid w:val="001C2646"/>
    <w:rsid w:val="001D2E69"/>
    <w:rsid w:val="001D69BF"/>
    <w:rsid w:val="001E6987"/>
    <w:rsid w:val="001F5EDD"/>
    <w:rsid w:val="002038C8"/>
    <w:rsid w:val="00212079"/>
    <w:rsid w:val="002126E3"/>
    <w:rsid w:val="00212AC1"/>
    <w:rsid w:val="00231616"/>
    <w:rsid w:val="002475F8"/>
    <w:rsid w:val="00247C2B"/>
    <w:rsid w:val="0025042F"/>
    <w:rsid w:val="002646CF"/>
    <w:rsid w:val="00271A65"/>
    <w:rsid w:val="00273661"/>
    <w:rsid w:val="002827A5"/>
    <w:rsid w:val="00282AA6"/>
    <w:rsid w:val="002A5B83"/>
    <w:rsid w:val="002C3D43"/>
    <w:rsid w:val="002C449A"/>
    <w:rsid w:val="00314F5A"/>
    <w:rsid w:val="00316422"/>
    <w:rsid w:val="00317C55"/>
    <w:rsid w:val="00327D47"/>
    <w:rsid w:val="00341E9E"/>
    <w:rsid w:val="003453E7"/>
    <w:rsid w:val="00382F43"/>
    <w:rsid w:val="00387715"/>
    <w:rsid w:val="003C2B04"/>
    <w:rsid w:val="003C2D69"/>
    <w:rsid w:val="003C5EB8"/>
    <w:rsid w:val="003C607E"/>
    <w:rsid w:val="003D765D"/>
    <w:rsid w:val="003E1CFC"/>
    <w:rsid w:val="003E5DFC"/>
    <w:rsid w:val="003E7CD4"/>
    <w:rsid w:val="003F3A3E"/>
    <w:rsid w:val="003F4839"/>
    <w:rsid w:val="003F5C8F"/>
    <w:rsid w:val="00425F14"/>
    <w:rsid w:val="00430929"/>
    <w:rsid w:val="00431416"/>
    <w:rsid w:val="004317AE"/>
    <w:rsid w:val="004318D1"/>
    <w:rsid w:val="00431BFA"/>
    <w:rsid w:val="0043426D"/>
    <w:rsid w:val="004343E2"/>
    <w:rsid w:val="00435AA5"/>
    <w:rsid w:val="00440063"/>
    <w:rsid w:val="00447EDF"/>
    <w:rsid w:val="00452E13"/>
    <w:rsid w:val="00453664"/>
    <w:rsid w:val="00453926"/>
    <w:rsid w:val="00462035"/>
    <w:rsid w:val="00463BB2"/>
    <w:rsid w:val="00471152"/>
    <w:rsid w:val="00472802"/>
    <w:rsid w:val="004739BB"/>
    <w:rsid w:val="00485669"/>
    <w:rsid w:val="00486408"/>
    <w:rsid w:val="00486E88"/>
    <w:rsid w:val="004A3007"/>
    <w:rsid w:val="004A4903"/>
    <w:rsid w:val="004B4C27"/>
    <w:rsid w:val="004D44CE"/>
    <w:rsid w:val="004E42B0"/>
    <w:rsid w:val="00507515"/>
    <w:rsid w:val="00507801"/>
    <w:rsid w:val="005111E3"/>
    <w:rsid w:val="0051258D"/>
    <w:rsid w:val="00516F82"/>
    <w:rsid w:val="005221A1"/>
    <w:rsid w:val="0052370E"/>
    <w:rsid w:val="005258A4"/>
    <w:rsid w:val="005331C6"/>
    <w:rsid w:val="0053401E"/>
    <w:rsid w:val="00544CB9"/>
    <w:rsid w:val="0054512C"/>
    <w:rsid w:val="005500FD"/>
    <w:rsid w:val="00550521"/>
    <w:rsid w:val="0056546F"/>
    <w:rsid w:val="00573BC0"/>
    <w:rsid w:val="0058334D"/>
    <w:rsid w:val="00590C55"/>
    <w:rsid w:val="005B06F9"/>
    <w:rsid w:val="00600DD5"/>
    <w:rsid w:val="006048B5"/>
    <w:rsid w:val="00612B4D"/>
    <w:rsid w:val="00624AE4"/>
    <w:rsid w:val="0062539C"/>
    <w:rsid w:val="00640F49"/>
    <w:rsid w:val="006438D6"/>
    <w:rsid w:val="006466DB"/>
    <w:rsid w:val="006524E1"/>
    <w:rsid w:val="00656518"/>
    <w:rsid w:val="006828F0"/>
    <w:rsid w:val="006859B3"/>
    <w:rsid w:val="006918F3"/>
    <w:rsid w:val="006A2688"/>
    <w:rsid w:val="006A39FB"/>
    <w:rsid w:val="006B6E53"/>
    <w:rsid w:val="006C3CED"/>
    <w:rsid w:val="006D0010"/>
    <w:rsid w:val="006D0F11"/>
    <w:rsid w:val="006D4460"/>
    <w:rsid w:val="006F2CBA"/>
    <w:rsid w:val="006F48DF"/>
    <w:rsid w:val="00706A4E"/>
    <w:rsid w:val="00717AF5"/>
    <w:rsid w:val="007322C0"/>
    <w:rsid w:val="00737DCE"/>
    <w:rsid w:val="0074113A"/>
    <w:rsid w:val="007412E1"/>
    <w:rsid w:val="00772E62"/>
    <w:rsid w:val="007802F8"/>
    <w:rsid w:val="00782CAC"/>
    <w:rsid w:val="007A147B"/>
    <w:rsid w:val="007A1CFB"/>
    <w:rsid w:val="007A5E93"/>
    <w:rsid w:val="007B0063"/>
    <w:rsid w:val="007B32CE"/>
    <w:rsid w:val="007B3426"/>
    <w:rsid w:val="007B47CC"/>
    <w:rsid w:val="007B55FD"/>
    <w:rsid w:val="007B5F08"/>
    <w:rsid w:val="007B6C84"/>
    <w:rsid w:val="007B73CB"/>
    <w:rsid w:val="007D083F"/>
    <w:rsid w:val="007E1902"/>
    <w:rsid w:val="007F26B9"/>
    <w:rsid w:val="00804192"/>
    <w:rsid w:val="00811E8D"/>
    <w:rsid w:val="0081217F"/>
    <w:rsid w:val="00814808"/>
    <w:rsid w:val="00814EDB"/>
    <w:rsid w:val="00823866"/>
    <w:rsid w:val="0083396C"/>
    <w:rsid w:val="00834822"/>
    <w:rsid w:val="00875270"/>
    <w:rsid w:val="00876ED8"/>
    <w:rsid w:val="00882ED9"/>
    <w:rsid w:val="0089217B"/>
    <w:rsid w:val="00897C70"/>
    <w:rsid w:val="008A4D51"/>
    <w:rsid w:val="008C283E"/>
    <w:rsid w:val="008C3135"/>
    <w:rsid w:val="008C41D4"/>
    <w:rsid w:val="008D011D"/>
    <w:rsid w:val="008D7341"/>
    <w:rsid w:val="008F2F37"/>
    <w:rsid w:val="008F34B6"/>
    <w:rsid w:val="008F62FC"/>
    <w:rsid w:val="009154C6"/>
    <w:rsid w:val="00922794"/>
    <w:rsid w:val="009236D1"/>
    <w:rsid w:val="009340D1"/>
    <w:rsid w:val="00936F3D"/>
    <w:rsid w:val="00944667"/>
    <w:rsid w:val="009472FC"/>
    <w:rsid w:val="00950D62"/>
    <w:rsid w:val="009552F5"/>
    <w:rsid w:val="00965308"/>
    <w:rsid w:val="00973213"/>
    <w:rsid w:val="00981F7C"/>
    <w:rsid w:val="0099284E"/>
    <w:rsid w:val="009A7C8B"/>
    <w:rsid w:val="009B58EC"/>
    <w:rsid w:val="009B6346"/>
    <w:rsid w:val="009B77FC"/>
    <w:rsid w:val="009D07CA"/>
    <w:rsid w:val="009D4D55"/>
    <w:rsid w:val="009D6A9C"/>
    <w:rsid w:val="009E33CF"/>
    <w:rsid w:val="009E77E6"/>
    <w:rsid w:val="009F078A"/>
    <w:rsid w:val="009F10BE"/>
    <w:rsid w:val="009F1ECB"/>
    <w:rsid w:val="009F253C"/>
    <w:rsid w:val="009F62F2"/>
    <w:rsid w:val="00A00670"/>
    <w:rsid w:val="00A00E07"/>
    <w:rsid w:val="00A342C0"/>
    <w:rsid w:val="00A369AC"/>
    <w:rsid w:val="00A448A7"/>
    <w:rsid w:val="00A50061"/>
    <w:rsid w:val="00A54508"/>
    <w:rsid w:val="00A6647A"/>
    <w:rsid w:val="00A72787"/>
    <w:rsid w:val="00A73D5D"/>
    <w:rsid w:val="00A84451"/>
    <w:rsid w:val="00A85E62"/>
    <w:rsid w:val="00A96304"/>
    <w:rsid w:val="00AA06F7"/>
    <w:rsid w:val="00AA1F5B"/>
    <w:rsid w:val="00AB2320"/>
    <w:rsid w:val="00AB379C"/>
    <w:rsid w:val="00AB687B"/>
    <w:rsid w:val="00AB786C"/>
    <w:rsid w:val="00AE435B"/>
    <w:rsid w:val="00B10F30"/>
    <w:rsid w:val="00B1156E"/>
    <w:rsid w:val="00B16ADA"/>
    <w:rsid w:val="00B26355"/>
    <w:rsid w:val="00B2639B"/>
    <w:rsid w:val="00B43795"/>
    <w:rsid w:val="00B44A0F"/>
    <w:rsid w:val="00B524E5"/>
    <w:rsid w:val="00B56445"/>
    <w:rsid w:val="00B57C1D"/>
    <w:rsid w:val="00B67F65"/>
    <w:rsid w:val="00B709ED"/>
    <w:rsid w:val="00B73436"/>
    <w:rsid w:val="00B75656"/>
    <w:rsid w:val="00B826B2"/>
    <w:rsid w:val="00B84912"/>
    <w:rsid w:val="00B8628F"/>
    <w:rsid w:val="00B94169"/>
    <w:rsid w:val="00B95CCF"/>
    <w:rsid w:val="00BA6E80"/>
    <w:rsid w:val="00BB2CA6"/>
    <w:rsid w:val="00BB5FBD"/>
    <w:rsid w:val="00BB795F"/>
    <w:rsid w:val="00BD2046"/>
    <w:rsid w:val="00BD2DD0"/>
    <w:rsid w:val="00BE501E"/>
    <w:rsid w:val="00BF4D53"/>
    <w:rsid w:val="00C021E8"/>
    <w:rsid w:val="00C07156"/>
    <w:rsid w:val="00C26020"/>
    <w:rsid w:val="00C42CED"/>
    <w:rsid w:val="00C479AA"/>
    <w:rsid w:val="00C53814"/>
    <w:rsid w:val="00C57B86"/>
    <w:rsid w:val="00C57D42"/>
    <w:rsid w:val="00C8797D"/>
    <w:rsid w:val="00C916A8"/>
    <w:rsid w:val="00C95905"/>
    <w:rsid w:val="00C97DFD"/>
    <w:rsid w:val="00CA1D59"/>
    <w:rsid w:val="00CB0BB9"/>
    <w:rsid w:val="00CD3119"/>
    <w:rsid w:val="00CE00E0"/>
    <w:rsid w:val="00CE1EA3"/>
    <w:rsid w:val="00CF305B"/>
    <w:rsid w:val="00CF4F38"/>
    <w:rsid w:val="00CF75CD"/>
    <w:rsid w:val="00D04927"/>
    <w:rsid w:val="00D06C29"/>
    <w:rsid w:val="00D108A0"/>
    <w:rsid w:val="00D30B9F"/>
    <w:rsid w:val="00D33293"/>
    <w:rsid w:val="00D35DB0"/>
    <w:rsid w:val="00D36F30"/>
    <w:rsid w:val="00D61363"/>
    <w:rsid w:val="00D65B75"/>
    <w:rsid w:val="00D72E11"/>
    <w:rsid w:val="00DA24B3"/>
    <w:rsid w:val="00DA6C2A"/>
    <w:rsid w:val="00DC5335"/>
    <w:rsid w:val="00DC56DE"/>
    <w:rsid w:val="00DD07F5"/>
    <w:rsid w:val="00DD351A"/>
    <w:rsid w:val="00DD5955"/>
    <w:rsid w:val="00DE6155"/>
    <w:rsid w:val="00DE7BC0"/>
    <w:rsid w:val="00DF6897"/>
    <w:rsid w:val="00E23F42"/>
    <w:rsid w:val="00E25B21"/>
    <w:rsid w:val="00E26954"/>
    <w:rsid w:val="00E37309"/>
    <w:rsid w:val="00E43E9F"/>
    <w:rsid w:val="00E468D6"/>
    <w:rsid w:val="00E4705F"/>
    <w:rsid w:val="00E53551"/>
    <w:rsid w:val="00E56493"/>
    <w:rsid w:val="00E600AB"/>
    <w:rsid w:val="00E60765"/>
    <w:rsid w:val="00E63B4F"/>
    <w:rsid w:val="00E73C13"/>
    <w:rsid w:val="00E751BF"/>
    <w:rsid w:val="00E81C97"/>
    <w:rsid w:val="00E83583"/>
    <w:rsid w:val="00E85207"/>
    <w:rsid w:val="00E94DF9"/>
    <w:rsid w:val="00E95700"/>
    <w:rsid w:val="00EC0934"/>
    <w:rsid w:val="00EC331D"/>
    <w:rsid w:val="00EC526E"/>
    <w:rsid w:val="00ED2509"/>
    <w:rsid w:val="00ED2780"/>
    <w:rsid w:val="00EE322F"/>
    <w:rsid w:val="00EE3E7B"/>
    <w:rsid w:val="00EF7F74"/>
    <w:rsid w:val="00F034E8"/>
    <w:rsid w:val="00F03BB7"/>
    <w:rsid w:val="00F05FE8"/>
    <w:rsid w:val="00F07680"/>
    <w:rsid w:val="00F1209D"/>
    <w:rsid w:val="00F2088A"/>
    <w:rsid w:val="00F30B31"/>
    <w:rsid w:val="00F30E21"/>
    <w:rsid w:val="00F60FB1"/>
    <w:rsid w:val="00F62C8E"/>
    <w:rsid w:val="00F64F5E"/>
    <w:rsid w:val="00F66D89"/>
    <w:rsid w:val="00F7020D"/>
    <w:rsid w:val="00F771F7"/>
    <w:rsid w:val="00F80BAB"/>
    <w:rsid w:val="00F83DEB"/>
    <w:rsid w:val="00F85CE5"/>
    <w:rsid w:val="00FA62FD"/>
    <w:rsid w:val="00FD1BB2"/>
    <w:rsid w:val="00FE16FB"/>
    <w:rsid w:val="00FE18EC"/>
    <w:rsid w:val="00FE2130"/>
    <w:rsid w:val="00FF0BEE"/>
    <w:rsid w:val="00FF195F"/>
    <w:rsid w:val="00FF5FA0"/>
    <w:rsid w:val="00FF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72787"/>
    <w:pPr>
      <w:widowControl w:val="0"/>
    </w:pPr>
    <w:rPr>
      <w:rFonts w:ascii="Courier" w:hAnsi="Courier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1CFB"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1CFB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1CFB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A1CFB"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1CFB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1CFB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1CFB"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A1CF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1CFB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E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A1CF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A1CF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A1CFB"/>
    <w:rPr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A1CFB"/>
    <w:rPr>
      <w:rFonts w:ascii="Calibri" w:hAnsi="Calibri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A1CFB"/>
    <w:rPr>
      <w:rFonts w:ascii="Calibri" w:hAnsi="Calibri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A1CFB"/>
    <w:rPr>
      <w:rFonts w:ascii="Calibri" w:hAnsi="Calibri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A1CFB"/>
    <w:rPr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A1CFB"/>
    <w:rPr>
      <w:rFonts w:ascii="Cambria" w:hAnsi="Cambria"/>
      <w:sz w:val="22"/>
    </w:rPr>
  </w:style>
  <w:style w:type="paragraph" w:styleId="EndnoteText">
    <w:name w:val="endnote text"/>
    <w:basedOn w:val="Normal"/>
    <w:link w:val="EndnoteTextChar"/>
    <w:uiPriority w:val="99"/>
    <w:semiHidden/>
    <w:rsid w:val="007A1CFB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2E5C"/>
    <w:rPr>
      <w:rFonts w:ascii="Courier" w:hAnsi="Courier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A1CFB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7A1CF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2E5C"/>
    <w:rPr>
      <w:rFonts w:ascii="Courier" w:hAnsi="Courier"/>
      <w:sz w:val="20"/>
      <w:szCs w:val="20"/>
    </w:rPr>
  </w:style>
  <w:style w:type="character" w:customStyle="1" w:styleId="Voetnootverwijzing">
    <w:name w:val="Voetnootverwijzing"/>
    <w:uiPriority w:val="99"/>
    <w:rsid w:val="007A1CFB"/>
    <w:rPr>
      <w:vertAlign w:val="superscript"/>
    </w:rPr>
  </w:style>
  <w:style w:type="character" w:customStyle="1" w:styleId="Document8">
    <w:name w:val="Document 8"/>
    <w:basedOn w:val="DefaultParagraphFont"/>
    <w:uiPriority w:val="99"/>
    <w:rsid w:val="007A1CFB"/>
    <w:rPr>
      <w:rFonts w:cs="Times New Roman"/>
    </w:rPr>
  </w:style>
  <w:style w:type="character" w:customStyle="1" w:styleId="Document4">
    <w:name w:val="Document 4"/>
    <w:uiPriority w:val="99"/>
    <w:rsid w:val="007A1CFB"/>
    <w:rPr>
      <w:b/>
      <w:i/>
      <w:sz w:val="24"/>
    </w:rPr>
  </w:style>
  <w:style w:type="character" w:customStyle="1" w:styleId="Document6">
    <w:name w:val="Document 6"/>
    <w:basedOn w:val="DefaultParagraphFont"/>
    <w:uiPriority w:val="99"/>
    <w:rsid w:val="007A1CFB"/>
    <w:rPr>
      <w:rFonts w:cs="Times New Roman"/>
    </w:rPr>
  </w:style>
  <w:style w:type="character" w:customStyle="1" w:styleId="Document5">
    <w:name w:val="Document 5"/>
    <w:basedOn w:val="DefaultParagraphFont"/>
    <w:uiPriority w:val="99"/>
    <w:rsid w:val="007A1CFB"/>
    <w:rPr>
      <w:rFonts w:cs="Times New Roman"/>
    </w:rPr>
  </w:style>
  <w:style w:type="character" w:customStyle="1" w:styleId="Document2">
    <w:name w:val="Document 2"/>
    <w:uiPriority w:val="99"/>
    <w:rsid w:val="007A1CFB"/>
    <w:rPr>
      <w:rFonts w:ascii="Courier" w:hAnsi="Courier"/>
      <w:sz w:val="24"/>
      <w:lang w:val="en-US"/>
    </w:rPr>
  </w:style>
  <w:style w:type="character" w:customStyle="1" w:styleId="Document7">
    <w:name w:val="Document 7"/>
    <w:basedOn w:val="DefaultParagraphFont"/>
    <w:uiPriority w:val="99"/>
    <w:rsid w:val="007A1CFB"/>
    <w:rPr>
      <w:rFonts w:cs="Times New Roman"/>
    </w:rPr>
  </w:style>
  <w:style w:type="character" w:customStyle="1" w:styleId="Bibliogrphy">
    <w:name w:val="Bibliogrphy"/>
    <w:basedOn w:val="DefaultParagraphFont"/>
    <w:uiPriority w:val="99"/>
    <w:rsid w:val="007A1CFB"/>
    <w:rPr>
      <w:rFonts w:cs="Times New Roman"/>
    </w:rPr>
  </w:style>
  <w:style w:type="character" w:customStyle="1" w:styleId="RightPar1">
    <w:name w:val="Right Par 1"/>
    <w:basedOn w:val="DefaultParagraphFont"/>
    <w:uiPriority w:val="99"/>
    <w:rsid w:val="007A1CFB"/>
    <w:rPr>
      <w:rFonts w:cs="Times New Roman"/>
    </w:rPr>
  </w:style>
  <w:style w:type="character" w:customStyle="1" w:styleId="RightPar2">
    <w:name w:val="Right Par 2"/>
    <w:basedOn w:val="DefaultParagraphFont"/>
    <w:uiPriority w:val="99"/>
    <w:rsid w:val="007A1CFB"/>
    <w:rPr>
      <w:rFonts w:cs="Times New Roman"/>
    </w:rPr>
  </w:style>
  <w:style w:type="character" w:customStyle="1" w:styleId="Document3">
    <w:name w:val="Document 3"/>
    <w:uiPriority w:val="99"/>
    <w:rsid w:val="007A1CFB"/>
    <w:rPr>
      <w:rFonts w:ascii="Courier" w:hAnsi="Courier"/>
      <w:sz w:val="24"/>
      <w:lang w:val="en-US"/>
    </w:rPr>
  </w:style>
  <w:style w:type="character" w:customStyle="1" w:styleId="RightPar3">
    <w:name w:val="Right Par 3"/>
    <w:basedOn w:val="DefaultParagraphFont"/>
    <w:uiPriority w:val="99"/>
    <w:rsid w:val="007A1CFB"/>
    <w:rPr>
      <w:rFonts w:cs="Times New Roman"/>
    </w:rPr>
  </w:style>
  <w:style w:type="character" w:customStyle="1" w:styleId="RightPar4">
    <w:name w:val="Right Par 4"/>
    <w:basedOn w:val="DefaultParagraphFont"/>
    <w:uiPriority w:val="99"/>
    <w:rsid w:val="007A1CFB"/>
    <w:rPr>
      <w:rFonts w:cs="Times New Roman"/>
    </w:rPr>
  </w:style>
  <w:style w:type="character" w:customStyle="1" w:styleId="RightPar5">
    <w:name w:val="Right Par 5"/>
    <w:basedOn w:val="DefaultParagraphFont"/>
    <w:uiPriority w:val="99"/>
    <w:rsid w:val="007A1CFB"/>
    <w:rPr>
      <w:rFonts w:cs="Times New Roman"/>
    </w:rPr>
  </w:style>
  <w:style w:type="character" w:customStyle="1" w:styleId="RightPar6">
    <w:name w:val="Right Par 6"/>
    <w:basedOn w:val="DefaultParagraphFont"/>
    <w:uiPriority w:val="99"/>
    <w:rsid w:val="007A1CFB"/>
    <w:rPr>
      <w:rFonts w:cs="Times New Roman"/>
    </w:rPr>
  </w:style>
  <w:style w:type="character" w:customStyle="1" w:styleId="RightPar7">
    <w:name w:val="Right Par 7"/>
    <w:basedOn w:val="DefaultParagraphFont"/>
    <w:uiPriority w:val="99"/>
    <w:rsid w:val="007A1CFB"/>
    <w:rPr>
      <w:rFonts w:cs="Times New Roman"/>
    </w:rPr>
  </w:style>
  <w:style w:type="character" w:customStyle="1" w:styleId="RightPar8">
    <w:name w:val="Right Par 8"/>
    <w:basedOn w:val="DefaultParagraphFont"/>
    <w:uiPriority w:val="99"/>
    <w:rsid w:val="007A1CFB"/>
    <w:rPr>
      <w:rFonts w:cs="Times New Roman"/>
    </w:rPr>
  </w:style>
  <w:style w:type="paragraph" w:customStyle="1" w:styleId="Document1">
    <w:name w:val="Document 1"/>
    <w:uiPriority w:val="99"/>
    <w:rsid w:val="007A1CFB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szCs w:val="20"/>
      <w:lang w:val="en-US"/>
    </w:rPr>
  </w:style>
  <w:style w:type="character" w:customStyle="1" w:styleId="DocInit">
    <w:name w:val="Doc Init"/>
    <w:basedOn w:val="DefaultParagraphFont"/>
    <w:uiPriority w:val="99"/>
    <w:rsid w:val="007A1CFB"/>
    <w:rPr>
      <w:rFonts w:cs="Times New Roman"/>
    </w:rPr>
  </w:style>
  <w:style w:type="character" w:customStyle="1" w:styleId="TechInit">
    <w:name w:val="Tech Init"/>
    <w:uiPriority w:val="99"/>
    <w:rsid w:val="007A1CFB"/>
    <w:rPr>
      <w:rFonts w:ascii="Courier" w:hAnsi="Courier"/>
      <w:sz w:val="24"/>
      <w:lang w:val="en-US"/>
    </w:rPr>
  </w:style>
  <w:style w:type="character" w:customStyle="1" w:styleId="Technical5">
    <w:name w:val="Technical 5"/>
    <w:basedOn w:val="DefaultParagraphFont"/>
    <w:uiPriority w:val="99"/>
    <w:rsid w:val="007A1CFB"/>
    <w:rPr>
      <w:rFonts w:cs="Times New Roman"/>
    </w:rPr>
  </w:style>
  <w:style w:type="character" w:customStyle="1" w:styleId="Technical6">
    <w:name w:val="Technical 6"/>
    <w:basedOn w:val="DefaultParagraphFont"/>
    <w:uiPriority w:val="99"/>
    <w:rsid w:val="007A1CFB"/>
    <w:rPr>
      <w:rFonts w:cs="Times New Roman"/>
    </w:rPr>
  </w:style>
  <w:style w:type="character" w:customStyle="1" w:styleId="Technical2">
    <w:name w:val="Technical 2"/>
    <w:uiPriority w:val="99"/>
    <w:rsid w:val="007A1CFB"/>
    <w:rPr>
      <w:rFonts w:ascii="Courier" w:hAnsi="Courier"/>
      <w:sz w:val="24"/>
      <w:lang w:val="en-US"/>
    </w:rPr>
  </w:style>
  <w:style w:type="character" w:customStyle="1" w:styleId="Technical3">
    <w:name w:val="Technical 3"/>
    <w:uiPriority w:val="99"/>
    <w:rsid w:val="007A1CFB"/>
    <w:rPr>
      <w:rFonts w:ascii="Courier" w:hAnsi="Courier"/>
      <w:sz w:val="24"/>
      <w:lang w:val="en-US"/>
    </w:rPr>
  </w:style>
  <w:style w:type="character" w:customStyle="1" w:styleId="Technical4">
    <w:name w:val="Technical 4"/>
    <w:basedOn w:val="DefaultParagraphFont"/>
    <w:uiPriority w:val="99"/>
    <w:rsid w:val="007A1CFB"/>
    <w:rPr>
      <w:rFonts w:cs="Times New Roman"/>
    </w:rPr>
  </w:style>
  <w:style w:type="character" w:customStyle="1" w:styleId="Technical1">
    <w:name w:val="Technical 1"/>
    <w:uiPriority w:val="99"/>
    <w:rsid w:val="007A1CFB"/>
    <w:rPr>
      <w:rFonts w:ascii="Courier" w:hAnsi="Courier"/>
      <w:sz w:val="24"/>
      <w:lang w:val="en-US"/>
    </w:rPr>
  </w:style>
  <w:style w:type="character" w:customStyle="1" w:styleId="Technical7">
    <w:name w:val="Technical 7"/>
    <w:basedOn w:val="DefaultParagraphFont"/>
    <w:uiPriority w:val="99"/>
    <w:rsid w:val="007A1CFB"/>
    <w:rPr>
      <w:rFonts w:cs="Times New Roman"/>
    </w:rPr>
  </w:style>
  <w:style w:type="character" w:customStyle="1" w:styleId="Technical8">
    <w:name w:val="Technical 8"/>
    <w:basedOn w:val="DefaultParagraphFont"/>
    <w:uiPriority w:val="99"/>
    <w:rsid w:val="007A1CF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A1CFB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42E5C"/>
    <w:rPr>
      <w:rFonts w:ascii="Courier" w:hAnsi="Courier"/>
      <w:sz w:val="24"/>
      <w:szCs w:val="20"/>
    </w:rPr>
  </w:style>
  <w:style w:type="paragraph" w:customStyle="1" w:styleId="inhopg1">
    <w:name w:val="inhopg 1"/>
    <w:basedOn w:val="Normal"/>
    <w:uiPriority w:val="99"/>
    <w:rsid w:val="007A1CFB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Normal"/>
    <w:uiPriority w:val="99"/>
    <w:rsid w:val="007A1C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Normal"/>
    <w:uiPriority w:val="99"/>
    <w:rsid w:val="007A1CFB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Normal"/>
    <w:uiPriority w:val="99"/>
    <w:rsid w:val="007A1CFB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Normal"/>
    <w:uiPriority w:val="99"/>
    <w:rsid w:val="007A1CFB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Normal"/>
    <w:uiPriority w:val="99"/>
    <w:rsid w:val="007A1C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Normal"/>
    <w:uiPriority w:val="99"/>
    <w:rsid w:val="007A1CFB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Normal"/>
    <w:uiPriority w:val="99"/>
    <w:rsid w:val="007A1CFB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Normal"/>
    <w:uiPriority w:val="99"/>
    <w:rsid w:val="007A1CFB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7A1CFB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7A1CFB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Normal"/>
    <w:uiPriority w:val="99"/>
    <w:rsid w:val="007A1CFB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Normal"/>
    <w:uiPriority w:val="99"/>
    <w:rsid w:val="007A1CFB"/>
  </w:style>
  <w:style w:type="character" w:customStyle="1" w:styleId="EquationCaption">
    <w:name w:val="_Equation Caption"/>
    <w:uiPriority w:val="99"/>
    <w:rsid w:val="007A1CFB"/>
  </w:style>
  <w:style w:type="character" w:styleId="FootnoteReference">
    <w:name w:val="footnote reference"/>
    <w:basedOn w:val="DefaultParagraphFont"/>
    <w:uiPriority w:val="99"/>
    <w:semiHidden/>
    <w:rsid w:val="007A1CFB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rsid w:val="007A1CF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A1CFB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42E5C"/>
    <w:rPr>
      <w:rFonts w:ascii="Courier" w:hAnsi="Courier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A1C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2E5C"/>
    <w:rPr>
      <w:rFonts w:ascii="Courier" w:hAnsi="Courier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A1C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42E5C"/>
    <w:rPr>
      <w:rFonts w:ascii="Courier" w:hAnsi="Courier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7A1C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2E5C"/>
    <w:rPr>
      <w:rFonts w:ascii="Courier" w:hAnsi="Courier"/>
      <w:sz w:val="24"/>
      <w:szCs w:val="20"/>
    </w:rPr>
  </w:style>
  <w:style w:type="paragraph" w:styleId="BlockText">
    <w:name w:val="Block Text"/>
    <w:basedOn w:val="Normal"/>
    <w:uiPriority w:val="99"/>
    <w:rsid w:val="007A1CFB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Normal"/>
    <w:next w:val="Normal"/>
    <w:uiPriority w:val="99"/>
    <w:rsid w:val="007A1CFB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stParagraph">
    <w:name w:val="List Paragraph"/>
    <w:basedOn w:val="Normal"/>
    <w:uiPriority w:val="99"/>
    <w:qFormat/>
    <w:rsid w:val="007A1CFB"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leGrid">
    <w:name w:val="Table Grid"/>
    <w:basedOn w:val="TableNormal"/>
    <w:uiPriority w:val="99"/>
    <w:rsid w:val="007A1CFB"/>
    <w:rPr>
      <w:rFonts w:ascii="Verdana" w:hAnsi="Verdana"/>
      <w:sz w:val="1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A1C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1CFB"/>
    <w:rPr>
      <w:rFonts w:ascii="Tahoma" w:hAnsi="Tahoma"/>
      <w:sz w:val="16"/>
    </w:rPr>
  </w:style>
  <w:style w:type="paragraph" w:styleId="IndexHeading">
    <w:name w:val="index heading"/>
    <w:basedOn w:val="Normal"/>
    <w:next w:val="Index1"/>
    <w:uiPriority w:val="99"/>
    <w:semiHidden/>
    <w:rsid w:val="007A1CFB"/>
    <w:pPr>
      <w:widowControl/>
    </w:pPr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A1CFB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A1CFB"/>
    <w:rPr>
      <w:rFonts w:ascii="Tahoma" w:hAnsi="Tahoma"/>
      <w:sz w:val="16"/>
    </w:rPr>
  </w:style>
  <w:style w:type="paragraph" w:styleId="TOC1">
    <w:name w:val="toc 1"/>
    <w:basedOn w:val="Normal"/>
    <w:next w:val="Normal"/>
    <w:autoRedefine/>
    <w:uiPriority w:val="99"/>
    <w:rsid w:val="007A1CFB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TOC2">
    <w:name w:val="toc 2"/>
    <w:basedOn w:val="Normal"/>
    <w:next w:val="Normal"/>
    <w:autoRedefine/>
    <w:uiPriority w:val="9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paragraph" w:styleId="NormalWeb">
    <w:name w:val="Normal (Web)"/>
    <w:basedOn w:val="Normal"/>
    <w:uiPriority w:val="99"/>
    <w:rsid w:val="007A1CFB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Spacing">
    <w:name w:val="No Spacing"/>
    <w:uiPriority w:val="99"/>
    <w:qFormat/>
    <w:rsid w:val="007A1CFB"/>
    <w:pPr>
      <w:widowControl w:val="0"/>
    </w:pPr>
    <w:rPr>
      <w:rFonts w:ascii="Courier" w:hAnsi="Courier"/>
      <w:sz w:val="24"/>
      <w:szCs w:val="20"/>
    </w:rPr>
  </w:style>
  <w:style w:type="paragraph" w:customStyle="1" w:styleId="Aquin2">
    <w:name w:val="Aquin 2"/>
    <w:basedOn w:val="Normal"/>
    <w:link w:val="Aquin2Char"/>
    <w:uiPriority w:val="99"/>
    <w:rsid w:val="007A1CFB"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/>
      <w:b/>
      <w:color w:val="7F7F7F"/>
      <w:sz w:val="18"/>
      <w:szCs w:val="18"/>
    </w:rPr>
  </w:style>
  <w:style w:type="paragraph" w:customStyle="1" w:styleId="Opmaakprofiel1">
    <w:name w:val="Opmaakprofiel1"/>
    <w:basedOn w:val="Normal"/>
    <w:link w:val="Opmaakprofiel1Char"/>
    <w:uiPriority w:val="99"/>
    <w:rsid w:val="007A1CFB"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uiPriority w:val="99"/>
    <w:locked/>
    <w:rsid w:val="007A1CFB"/>
    <w:rPr>
      <w:rFonts w:ascii="Verdana" w:hAnsi="Verdana"/>
      <w:b/>
      <w:color w:val="7F7F7F"/>
      <w:sz w:val="18"/>
    </w:rPr>
  </w:style>
  <w:style w:type="paragraph" w:customStyle="1" w:styleId="Aquin1">
    <w:name w:val="Aquin 1"/>
    <w:basedOn w:val="Opmaakprofiel1"/>
    <w:link w:val="Aquin1Char"/>
    <w:uiPriority w:val="99"/>
    <w:rsid w:val="007A1CFB"/>
    <w:pPr>
      <w:ind w:hanging="360"/>
    </w:pPr>
  </w:style>
  <w:style w:type="character" w:customStyle="1" w:styleId="Opmaakprofiel1Char">
    <w:name w:val="Opmaakprofiel1 Char"/>
    <w:link w:val="Opmaakprofiel1"/>
    <w:uiPriority w:val="99"/>
    <w:locked/>
    <w:rsid w:val="007A1CFB"/>
    <w:rPr>
      <w:rFonts w:ascii="Verdana" w:hAnsi="Verdana"/>
      <w:b/>
      <w:color w:val="404040"/>
      <w:sz w:val="24"/>
    </w:rPr>
  </w:style>
  <w:style w:type="paragraph" w:customStyle="1" w:styleId="Aquin3">
    <w:name w:val="Aquin 3"/>
    <w:basedOn w:val="Normal"/>
    <w:link w:val="Aquin3Char"/>
    <w:uiPriority w:val="99"/>
    <w:rsid w:val="007A1CFB"/>
    <w:rPr>
      <w:rFonts w:ascii="Verdana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uiPriority w:val="99"/>
    <w:locked/>
    <w:rsid w:val="007A1CFB"/>
    <w:rPr>
      <w:rFonts w:cs="Times New Roman"/>
      <w:szCs w:val="24"/>
    </w:rPr>
  </w:style>
  <w:style w:type="character" w:customStyle="1" w:styleId="Aquin3Char">
    <w:name w:val="Aquin 3 Char"/>
    <w:link w:val="Aquin3"/>
    <w:uiPriority w:val="99"/>
    <w:locked/>
    <w:rsid w:val="007A1CFB"/>
    <w:rPr>
      <w:rFonts w:ascii="Verdana" w:eastAsia="Times New Roman" w:hAnsi="Verdana"/>
      <w:color w:val="7F7F7F"/>
      <w:sz w:val="18"/>
    </w:rPr>
  </w:style>
  <w:style w:type="paragraph" w:styleId="Footer">
    <w:name w:val="footer"/>
    <w:basedOn w:val="Normal"/>
    <w:link w:val="FooterChar"/>
    <w:uiPriority w:val="99"/>
    <w:rsid w:val="007A1C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A1CFB"/>
    <w:rPr>
      <w:rFonts w:ascii="Courier" w:hAnsi="Courier"/>
      <w:sz w:val="24"/>
    </w:rPr>
  </w:style>
  <w:style w:type="paragraph" w:customStyle="1" w:styleId="Aquinkop1">
    <w:name w:val="Aquin kop1"/>
    <w:basedOn w:val="Heading1"/>
    <w:next w:val="Heading1"/>
    <w:link w:val="Aquinkop1Char"/>
    <w:uiPriority w:val="99"/>
    <w:rsid w:val="007A1CFB"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Normal"/>
    <w:uiPriority w:val="99"/>
    <w:rsid w:val="007A1CFB"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uiPriority w:val="99"/>
    <w:locked/>
    <w:rsid w:val="007A1CFB"/>
    <w:rPr>
      <w:rFonts w:ascii="Verdana" w:hAnsi="Verdana"/>
      <w:b/>
      <w:spacing w:val="-2"/>
      <w:sz w:val="22"/>
    </w:rPr>
  </w:style>
  <w:style w:type="paragraph" w:customStyle="1" w:styleId="Opmaakprofiel2">
    <w:name w:val="Opmaakprofiel2"/>
    <w:basedOn w:val="Normal"/>
    <w:link w:val="Opmaakprofiel2Char"/>
    <w:uiPriority w:val="99"/>
    <w:rsid w:val="007A1CFB"/>
    <w:pPr>
      <w:spacing w:line="480" w:lineRule="auto"/>
    </w:pPr>
    <w:rPr>
      <w:rFonts w:ascii="Verdana" w:hAnsi="Verdana"/>
      <w:sz w:val="18"/>
      <w:szCs w:val="18"/>
    </w:rPr>
  </w:style>
  <w:style w:type="paragraph" w:customStyle="1" w:styleId="Opmaakprofiel3">
    <w:name w:val="Opmaakprofiel3"/>
    <w:basedOn w:val="Normal"/>
    <w:link w:val="Opmaakprofiel3Char"/>
    <w:uiPriority w:val="99"/>
    <w:rsid w:val="007A1CFB"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/>
      <w:spacing w:val="-3"/>
      <w:sz w:val="18"/>
      <w:szCs w:val="18"/>
    </w:rPr>
  </w:style>
  <w:style w:type="character" w:customStyle="1" w:styleId="Opmaakprofiel2Char">
    <w:name w:val="Opmaakprofiel2 Char"/>
    <w:link w:val="Opmaakprofiel2"/>
    <w:uiPriority w:val="99"/>
    <w:locked/>
    <w:rsid w:val="007A1CFB"/>
    <w:rPr>
      <w:rFonts w:ascii="Verdana" w:eastAsia="Times New Roman" w:hAnsi="Verdana"/>
      <w:sz w:val="18"/>
    </w:rPr>
  </w:style>
  <w:style w:type="paragraph" w:customStyle="1" w:styleId="Opmaakprofiel4">
    <w:name w:val="Opmaakprofiel4"/>
    <w:basedOn w:val="Normal"/>
    <w:link w:val="Opmaakprofiel4Char"/>
    <w:uiPriority w:val="99"/>
    <w:rsid w:val="007A1CFB"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/>
      <w:spacing w:val="-3"/>
      <w:sz w:val="18"/>
      <w:szCs w:val="18"/>
    </w:rPr>
  </w:style>
  <w:style w:type="character" w:customStyle="1" w:styleId="Opmaakprofiel3Char">
    <w:name w:val="Opmaakprofiel3 Char"/>
    <w:link w:val="Opmaakprofiel3"/>
    <w:uiPriority w:val="99"/>
    <w:locked/>
    <w:rsid w:val="007A1CFB"/>
    <w:rPr>
      <w:rFonts w:ascii="Verdana" w:hAnsi="Verdana"/>
      <w:spacing w:val="-3"/>
      <w:sz w:val="18"/>
    </w:rPr>
  </w:style>
  <w:style w:type="paragraph" w:customStyle="1" w:styleId="Opmaakprofiel5">
    <w:name w:val="Opmaakprofiel5"/>
    <w:basedOn w:val="Normal"/>
    <w:link w:val="Opmaakprofiel5Char"/>
    <w:uiPriority w:val="99"/>
    <w:rsid w:val="007A1CFB"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uiPriority w:val="99"/>
    <w:locked/>
    <w:rsid w:val="007A1CFB"/>
    <w:rPr>
      <w:rFonts w:ascii="Verdana" w:hAnsi="Verdana"/>
      <w:spacing w:val="-3"/>
      <w:sz w:val="18"/>
    </w:rPr>
  </w:style>
  <w:style w:type="paragraph" w:customStyle="1" w:styleId="Opmaakprofiel6">
    <w:name w:val="Opmaakprofiel6"/>
    <w:basedOn w:val="Normal"/>
    <w:link w:val="Opmaakprofiel6Char"/>
    <w:uiPriority w:val="99"/>
    <w:rsid w:val="007A1CFB"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uiPriority w:val="99"/>
    <w:locked/>
    <w:rsid w:val="007A1CFB"/>
    <w:rPr>
      <w:rFonts w:ascii="Verdana" w:hAnsi="Verdana"/>
      <w:sz w:val="18"/>
    </w:rPr>
  </w:style>
  <w:style w:type="paragraph" w:customStyle="1" w:styleId="Opmaakprofiel7">
    <w:name w:val="Opmaakprofiel7"/>
    <w:basedOn w:val="Normal"/>
    <w:link w:val="Opmaakprofiel7Char"/>
    <w:uiPriority w:val="99"/>
    <w:rsid w:val="007A1CFB"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uiPriority w:val="99"/>
    <w:locked/>
    <w:rsid w:val="007A1CFB"/>
    <w:rPr>
      <w:rFonts w:ascii="Verdana" w:hAnsi="Verdana"/>
      <w:sz w:val="18"/>
    </w:rPr>
  </w:style>
  <w:style w:type="character" w:styleId="Hyperlink">
    <w:name w:val="Hyperlink"/>
    <w:basedOn w:val="DefaultParagraphFont"/>
    <w:uiPriority w:val="99"/>
    <w:rsid w:val="009B58EC"/>
    <w:rPr>
      <w:rFonts w:cs="Times New Roman"/>
      <w:color w:val="0000FF"/>
      <w:u w:val="single"/>
    </w:rPr>
  </w:style>
  <w:style w:type="character" w:customStyle="1" w:styleId="Opmaakprofiel7Char">
    <w:name w:val="Opmaakprofiel7 Char"/>
    <w:link w:val="Opmaakprofiel7"/>
    <w:uiPriority w:val="99"/>
    <w:locked/>
    <w:rsid w:val="007A1CFB"/>
    <w:rPr>
      <w:rFonts w:ascii="Verdana" w:hAnsi="Verdana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41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130</Words>
  <Characters>720</Characters>
  <Application>Microsoft Office Outlook</Application>
  <DocSecurity>0</DocSecurity>
  <Lines>0</Lines>
  <Paragraphs>0</Paragraphs>
  <ScaleCrop>false</ScaleCrop>
  <Company>Van Andel &amp; Neven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(A)</dc:title>
  <dc:subject/>
  <dc:creator>A-Quin B.V.</dc:creator>
  <cp:keywords/>
  <dc:description/>
  <cp:lastModifiedBy>aartsena</cp:lastModifiedBy>
  <cp:revision>3</cp:revision>
  <cp:lastPrinted>2012-05-24T07:38:00Z</cp:lastPrinted>
  <dcterms:created xsi:type="dcterms:W3CDTF">2013-03-12T08:42:00Z</dcterms:created>
  <dcterms:modified xsi:type="dcterms:W3CDTF">2014-04-28T10:52:00Z</dcterms:modified>
</cp:coreProperties>
</file>